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3CF" w:rsidRDefault="00DA03CF" w:rsidP="007D6459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DA03CF" w:rsidRDefault="00DA03CF" w:rsidP="007D64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DA03CF" w:rsidRDefault="00DA03CF" w:rsidP="007D6459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DA03CF" w:rsidRDefault="00DA03CF" w:rsidP="007D6459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DA03CF">
        <w:tc>
          <w:tcPr>
            <w:tcW w:w="1384" w:type="dxa"/>
            <w:vMerge w:val="restart"/>
            <w:vAlign w:val="center"/>
          </w:tcPr>
          <w:p w:rsidR="00DA03CF" w:rsidRDefault="00DA03CF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DA03CF" w:rsidRDefault="00DA03CF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DA03CF" w:rsidRDefault="00DA03CF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DA03CF" w:rsidRDefault="00DA03CF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DA03CF" w:rsidRDefault="00DA03CF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DA03CF" w:rsidRDefault="00DA03CF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DA03CF" w:rsidRDefault="00DA03CF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DA03CF" w:rsidRDefault="00DA03CF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DA03CF" w:rsidRDefault="00DA03CF" w:rsidP="009F23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A03CF">
        <w:tc>
          <w:tcPr>
            <w:tcW w:w="1384" w:type="dxa"/>
            <w:vMerge/>
            <w:vAlign w:val="center"/>
          </w:tcPr>
          <w:p w:rsidR="00DA03CF" w:rsidRDefault="00DA03CF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DA03CF" w:rsidRDefault="00DA03CF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DA03CF" w:rsidRPr="009F23B4" w:rsidRDefault="00DA03CF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A03CF" w:rsidRPr="009F23B4" w:rsidRDefault="00DA03CF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DA03CF" w:rsidRPr="009F23B4" w:rsidRDefault="00DA03CF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DA03CF" w:rsidRPr="009F23B4" w:rsidRDefault="00DA03CF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DA03CF" w:rsidRPr="009F23B4" w:rsidRDefault="00DA03CF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DA03CF" w:rsidRPr="009F23B4" w:rsidRDefault="00DA03CF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DA03CF" w:rsidRPr="009F23B4" w:rsidRDefault="00DA03CF" w:rsidP="009F23B4">
            <w:pPr>
              <w:jc w:val="center"/>
              <w:rPr>
                <w:sz w:val="20"/>
                <w:szCs w:val="20"/>
                <w:lang w:eastAsia="en-US"/>
              </w:rPr>
            </w:pPr>
            <w:r w:rsidRPr="009F23B4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DA03CF" w:rsidRDefault="00DA03C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A03CF" w:rsidRDefault="00DA03CF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DA03CF" w:rsidRDefault="00DA03CF">
            <w:pPr>
              <w:rPr>
                <w:lang w:eastAsia="en-US"/>
              </w:rPr>
            </w:pPr>
          </w:p>
        </w:tc>
      </w:tr>
      <w:tr w:rsidR="00DA03CF">
        <w:trPr>
          <w:trHeight w:val="2447"/>
        </w:trPr>
        <w:tc>
          <w:tcPr>
            <w:tcW w:w="1384" w:type="dxa"/>
          </w:tcPr>
          <w:p w:rsidR="00DA03CF" w:rsidRPr="009F23B4" w:rsidRDefault="00DA03CF">
            <w:pPr>
              <w:rPr>
                <w:color w:val="333333"/>
                <w:lang w:eastAsia="en-US"/>
              </w:rPr>
            </w:pPr>
            <w:r w:rsidRPr="009F23B4">
              <w:rPr>
                <w:color w:val="333333"/>
                <w:lang w:eastAsia="en-US"/>
              </w:rPr>
              <w:t>Комисса</w:t>
            </w:r>
            <w:r>
              <w:rPr>
                <w:color w:val="333333"/>
                <w:lang w:eastAsia="en-US"/>
              </w:rPr>
              <w:t>-</w:t>
            </w:r>
            <w:r w:rsidRPr="009F23B4">
              <w:rPr>
                <w:color w:val="333333"/>
                <w:lang w:eastAsia="en-US"/>
              </w:rPr>
              <w:t>рова М.Н.</w:t>
            </w:r>
          </w:p>
        </w:tc>
        <w:tc>
          <w:tcPr>
            <w:tcW w:w="1602" w:type="dxa"/>
          </w:tcPr>
          <w:p w:rsidR="00DA03CF" w:rsidRPr="009F23B4" w:rsidRDefault="00DA03CF" w:rsidP="009F23B4">
            <w:pPr>
              <w:jc w:val="center"/>
              <w:rPr>
                <w:color w:val="333333"/>
                <w:lang w:eastAsia="en-US"/>
              </w:rPr>
            </w:pPr>
            <w:r w:rsidRPr="009F23B4">
              <w:rPr>
                <w:color w:val="333333"/>
                <w:lang w:eastAsia="en-US"/>
              </w:rPr>
              <w:t xml:space="preserve">Директор МКОУ </w:t>
            </w:r>
          </w:p>
          <w:p w:rsidR="00DA03CF" w:rsidRPr="009F23B4" w:rsidRDefault="00DA03CF" w:rsidP="009F23B4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«</w:t>
            </w:r>
            <w:r w:rsidRPr="009F23B4">
              <w:rPr>
                <w:color w:val="333333"/>
                <w:lang w:eastAsia="en-US"/>
              </w:rPr>
              <w:t>Печенкин</w:t>
            </w:r>
            <w:r>
              <w:rPr>
                <w:color w:val="333333"/>
                <w:lang w:eastAsia="en-US"/>
              </w:rPr>
              <w:t>-ская начальная школа – детский сад»</w:t>
            </w:r>
          </w:p>
        </w:tc>
        <w:tc>
          <w:tcPr>
            <w:tcW w:w="1079" w:type="dxa"/>
          </w:tcPr>
          <w:p w:rsidR="00DA03CF" w:rsidRDefault="00DA03CF" w:rsidP="00990D52">
            <w:pPr>
              <w:rPr>
                <w:lang w:eastAsia="en-US"/>
              </w:rPr>
            </w:pPr>
            <w:r>
              <w:rPr>
                <w:lang w:eastAsia="en-US"/>
              </w:rPr>
              <w:t>Квар-тира</w:t>
            </w:r>
          </w:p>
          <w:p w:rsidR="00DA03CF" w:rsidRDefault="00DA03CF" w:rsidP="008B1D00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A03CF" w:rsidRPr="009F23B4" w:rsidRDefault="00DA03CF" w:rsidP="00990D5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Индивидуаль-ная</w:t>
            </w:r>
          </w:p>
        </w:tc>
        <w:tc>
          <w:tcPr>
            <w:tcW w:w="1080" w:type="dxa"/>
          </w:tcPr>
          <w:p w:rsidR="00DA03CF" w:rsidRPr="009F23B4" w:rsidRDefault="00DA03CF" w:rsidP="00990D52">
            <w:pPr>
              <w:rPr>
                <w:color w:val="333333"/>
                <w:lang w:eastAsia="en-US"/>
              </w:rPr>
            </w:pPr>
            <w:r w:rsidRPr="009F23B4">
              <w:rPr>
                <w:color w:val="333333"/>
                <w:lang w:eastAsia="en-US"/>
              </w:rPr>
              <w:t>52,2</w:t>
            </w:r>
          </w:p>
          <w:p w:rsidR="00DA03CF" w:rsidRPr="009F23B4" w:rsidRDefault="00DA03CF" w:rsidP="008B1D00">
            <w:pPr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DA03CF" w:rsidRPr="009F23B4" w:rsidRDefault="00DA03CF" w:rsidP="00990D52">
            <w:pPr>
              <w:rPr>
                <w:color w:val="333333"/>
                <w:lang w:eastAsia="en-US"/>
              </w:rPr>
            </w:pPr>
            <w:r w:rsidRPr="009F23B4">
              <w:rPr>
                <w:color w:val="333333"/>
                <w:lang w:eastAsia="en-US"/>
              </w:rPr>
              <w:t>Россия</w:t>
            </w:r>
          </w:p>
          <w:p w:rsidR="00DA03CF" w:rsidRPr="009F23B4" w:rsidRDefault="00DA03CF" w:rsidP="009F23B4">
            <w:pPr>
              <w:jc w:val="center"/>
              <w:rPr>
                <w:color w:val="333333"/>
                <w:lang w:eastAsia="en-US"/>
              </w:rPr>
            </w:pPr>
          </w:p>
          <w:p w:rsidR="00DA03CF" w:rsidRPr="009F23B4" w:rsidRDefault="00DA03CF" w:rsidP="009F23B4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DA03CF" w:rsidRDefault="00DA03CF" w:rsidP="00990D5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DA03CF" w:rsidRPr="009F23B4" w:rsidRDefault="00DA03CF" w:rsidP="00990D52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DA03CF" w:rsidRPr="009F23B4" w:rsidRDefault="00DA03CF" w:rsidP="00990D5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DA03CF" w:rsidRPr="007D6459" w:rsidRDefault="00DA03CF">
            <w:pPr>
              <w:rPr>
                <w:lang w:eastAsia="en-US"/>
              </w:rPr>
            </w:pPr>
            <w:r w:rsidRPr="007D6459">
              <w:rPr>
                <w:lang w:eastAsia="en-US"/>
              </w:rPr>
              <w:t>Автомобиль легковой</w:t>
            </w:r>
          </w:p>
          <w:p w:rsidR="00DA03CF" w:rsidRPr="009F23B4" w:rsidRDefault="00DA03CF">
            <w:pPr>
              <w:rPr>
                <w:sz w:val="20"/>
                <w:szCs w:val="20"/>
                <w:lang w:eastAsia="en-US"/>
              </w:rPr>
            </w:pPr>
            <w:r w:rsidRPr="007D6459">
              <w:rPr>
                <w:lang w:eastAsia="en-US"/>
              </w:rPr>
              <w:t>ВАЗ</w:t>
            </w:r>
            <w:r>
              <w:rPr>
                <w:lang w:eastAsia="en-US"/>
              </w:rPr>
              <w:t>-2107</w:t>
            </w:r>
            <w:r w:rsidRPr="009F23B4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40" w:type="dxa"/>
          </w:tcPr>
          <w:p w:rsidR="00DA03CF" w:rsidRPr="009F23B4" w:rsidRDefault="00DA03CF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520156,34</w:t>
            </w:r>
          </w:p>
        </w:tc>
        <w:tc>
          <w:tcPr>
            <w:tcW w:w="1740" w:type="dxa"/>
          </w:tcPr>
          <w:p w:rsidR="00DA03CF" w:rsidRPr="009F23B4" w:rsidRDefault="00DA03CF">
            <w:pPr>
              <w:rPr>
                <w:color w:val="333333"/>
                <w:lang w:val="en-US" w:eastAsia="en-US"/>
              </w:rPr>
            </w:pPr>
          </w:p>
        </w:tc>
      </w:tr>
    </w:tbl>
    <w:p w:rsidR="00DA03CF" w:rsidRDefault="00DA03CF" w:rsidP="007D6459">
      <w:pPr>
        <w:rPr>
          <w:color w:val="800000"/>
        </w:rPr>
      </w:pPr>
    </w:p>
    <w:p w:rsidR="00DA03CF" w:rsidRDefault="00DA03CF" w:rsidP="007D6459"/>
    <w:p w:rsidR="00DA03CF" w:rsidRDefault="00DA03CF" w:rsidP="007D6459"/>
    <w:p w:rsidR="00DA03CF" w:rsidRDefault="00DA03CF" w:rsidP="007D6459"/>
    <w:p w:rsidR="00DA03CF" w:rsidRDefault="00DA03CF" w:rsidP="007D6459"/>
    <w:p w:rsidR="00DA03CF" w:rsidRDefault="00DA03CF" w:rsidP="007D6459"/>
    <w:p w:rsidR="00DA03CF" w:rsidRDefault="00DA03CF"/>
    <w:sectPr w:rsidR="00DA03CF" w:rsidSect="007D645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459"/>
    <w:rsid w:val="001C634E"/>
    <w:rsid w:val="003A4B4C"/>
    <w:rsid w:val="003E7810"/>
    <w:rsid w:val="004622CC"/>
    <w:rsid w:val="00475775"/>
    <w:rsid w:val="00737E59"/>
    <w:rsid w:val="007D6459"/>
    <w:rsid w:val="008B1D00"/>
    <w:rsid w:val="00954BD6"/>
    <w:rsid w:val="00990D52"/>
    <w:rsid w:val="009F23B4"/>
    <w:rsid w:val="00BB5A49"/>
    <w:rsid w:val="00CA60E9"/>
    <w:rsid w:val="00CF47DB"/>
    <w:rsid w:val="00D27BBA"/>
    <w:rsid w:val="00D647D1"/>
    <w:rsid w:val="00DA03CF"/>
    <w:rsid w:val="00F04D90"/>
    <w:rsid w:val="00F5777E"/>
    <w:rsid w:val="00FB2B21"/>
    <w:rsid w:val="00FB4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45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645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66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120</Words>
  <Characters>688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2014-05-08T07:29:00Z</dcterms:created>
  <dcterms:modified xsi:type="dcterms:W3CDTF">2016-04-29T03:38:00Z</dcterms:modified>
</cp:coreProperties>
</file>